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680D1E" w:rsidP="005A12C5">
      <w:pPr>
        <w:framePr w:w="5500" w:wrap="around" w:vAnchor="page" w:hAnchor="page" w:x="1342" w:y="1085"/>
      </w:pPr>
      <w:bookmarkStart w:id="1" w:name="glava"/>
      <w:r w:rsidRPr="0034180D">
        <w:rPr>
          <w:noProof/>
        </w:rPr>
        <w:drawing>
          <wp:inline distT="0" distB="0" distL="0" distR="0" wp14:anchorId="7311E0C6" wp14:editId="0FE90CF6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Pr="00CB74D4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0968CE" w:rsidRPr="00CB74D4" w:rsidRDefault="00780AE7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 xml:space="preserve">43000-PE IC </w:t>
      </w:r>
      <w:r w:rsidR="00082D9A">
        <w:rPr>
          <w:b/>
          <w:color w:val="00B050"/>
          <w:sz w:val="28"/>
          <w:szCs w:val="28"/>
        </w:rPr>
        <w:t>MSTR</w:t>
      </w:r>
      <w:r w:rsidR="00711990">
        <w:rPr>
          <w:b/>
          <w:color w:val="00B050"/>
          <w:sz w:val="28"/>
          <w:szCs w:val="28"/>
        </w:rPr>
        <w:t>-</w:t>
      </w:r>
      <w:r w:rsidR="00082D9A">
        <w:rPr>
          <w:b/>
          <w:color w:val="00B050"/>
          <w:sz w:val="28"/>
          <w:szCs w:val="28"/>
        </w:rPr>
        <w:t>8</w:t>
      </w:r>
      <w:r w:rsidR="00DC5D66" w:rsidRPr="00CB74D4">
        <w:rPr>
          <w:b/>
          <w:color w:val="00B050"/>
          <w:sz w:val="28"/>
          <w:szCs w:val="28"/>
        </w:rPr>
        <w:t>-0</w:t>
      </w:r>
      <w:r w:rsidR="00082D9A">
        <w:rPr>
          <w:b/>
          <w:color w:val="00B050"/>
          <w:sz w:val="28"/>
          <w:szCs w:val="28"/>
        </w:rPr>
        <w:t>11</w:t>
      </w:r>
      <w:r w:rsidR="00604D25" w:rsidRPr="00CB74D4">
        <w:rPr>
          <w:b/>
          <w:color w:val="00B050"/>
          <w:sz w:val="28"/>
          <w:szCs w:val="28"/>
        </w:rPr>
        <w:t>/1</w:t>
      </w:r>
      <w:r w:rsidR="00411708" w:rsidRPr="00CB74D4">
        <w:rPr>
          <w:b/>
          <w:color w:val="00B050"/>
          <w:sz w:val="28"/>
          <w:szCs w:val="28"/>
        </w:rPr>
        <w:t>6</w:t>
      </w:r>
      <w:r w:rsidR="00DC5D66" w:rsidRPr="00CB74D4">
        <w:rPr>
          <w:b/>
          <w:color w:val="00B050"/>
          <w:sz w:val="28"/>
          <w:szCs w:val="28"/>
        </w:rPr>
        <w:t>-</w:t>
      </w:r>
      <w:r w:rsidR="00082D9A">
        <w:rPr>
          <w:b/>
          <w:color w:val="00B050"/>
          <w:sz w:val="28"/>
          <w:szCs w:val="28"/>
        </w:rPr>
        <w:t>S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711990" w:rsidRPr="0034180D" w:rsidRDefault="00711990" w:rsidP="00632A23">
      <w:pPr>
        <w:jc w:val="both"/>
        <w:rPr>
          <w:sz w:val="22"/>
          <w:szCs w:val="22"/>
        </w:rPr>
      </w:pPr>
    </w:p>
    <w:p w:rsidR="00027EB4" w:rsidRPr="0034180D" w:rsidRDefault="00027EB4" w:rsidP="00027EB4">
      <w:pPr>
        <w:spacing w:line="480" w:lineRule="auto"/>
        <w:jc w:val="both"/>
        <w:rPr>
          <w:sz w:val="22"/>
          <w:szCs w:val="22"/>
        </w:rPr>
      </w:pPr>
      <w:r w:rsidRPr="0034180D">
        <w:rPr>
          <w:sz w:val="22"/>
          <w:szCs w:val="22"/>
        </w:rPr>
        <w:t>Naziv</w:t>
      </w:r>
      <w:r w:rsidR="00265371" w:rsidRPr="0034180D">
        <w:rPr>
          <w:sz w:val="22"/>
          <w:szCs w:val="22"/>
        </w:rPr>
        <w:t xml:space="preserve"> ponudnika</w:t>
      </w:r>
      <w:r w:rsidRPr="0034180D">
        <w:rPr>
          <w:sz w:val="22"/>
          <w:szCs w:val="22"/>
        </w:rPr>
        <w:t xml:space="preserve">: </w:t>
      </w:r>
      <w:bookmarkStart w:id="2" w:name="Besedilo1"/>
      <w:r w:rsidR="00F260AC" w:rsidRPr="0034180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AC" w:rsidRPr="0034180D">
        <w:rPr>
          <w:sz w:val="22"/>
          <w:szCs w:val="22"/>
        </w:rPr>
        <w:instrText xml:space="preserve"> FORMTEXT </w:instrText>
      </w:r>
      <w:r w:rsidR="00F260AC" w:rsidRPr="0034180D">
        <w:rPr>
          <w:sz w:val="22"/>
          <w:szCs w:val="22"/>
        </w:rPr>
      </w:r>
      <w:r w:rsidR="00F260AC" w:rsidRPr="0034180D">
        <w:rPr>
          <w:sz w:val="22"/>
          <w:szCs w:val="22"/>
        </w:rPr>
        <w:fldChar w:fldCharType="separate"/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sz w:val="22"/>
          <w:szCs w:val="22"/>
        </w:rPr>
        <w:fldChar w:fldCharType="end"/>
      </w:r>
      <w:bookmarkEnd w:id="2"/>
    </w:p>
    <w:p w:rsidR="000B31C1" w:rsidRDefault="000B31C1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387977" w:rsidRDefault="00387977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399A" w:rsidRPr="00CB74D4" w:rsidRDefault="00411708" w:rsidP="0006399A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IN </w:t>
      </w:r>
      <w:r w:rsidR="0006399A" w:rsidRPr="00CB74D4">
        <w:rPr>
          <w:b/>
          <w:color w:val="00B050"/>
          <w:sz w:val="22"/>
          <w:szCs w:val="22"/>
        </w:rPr>
        <w:t xml:space="preserve">MINIMALNE ZAHTEVE NAROČNIKA: </w:t>
      </w:r>
    </w:p>
    <w:p w:rsidR="0006399A" w:rsidRDefault="0006399A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CF4E91" w:rsidRDefault="00CF4E91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2C1D50" w:rsidRPr="002C1D50" w:rsidRDefault="00A21C0D" w:rsidP="002C1D50">
      <w:pPr>
        <w:pStyle w:val="Odstavekseznama"/>
        <w:numPr>
          <w:ilvl w:val="0"/>
          <w:numId w:val="27"/>
        </w:numPr>
        <w:autoSpaceDE w:val="0"/>
        <w:autoSpaceDN w:val="0"/>
        <w:adjustRightInd w:val="0"/>
        <w:ind w:left="426"/>
        <w:jc w:val="both"/>
        <w:rPr>
          <w:color w:val="00B050"/>
          <w:sz w:val="22"/>
          <w:szCs w:val="22"/>
          <w:u w:val="single"/>
        </w:rPr>
      </w:pPr>
      <w:r>
        <w:rPr>
          <w:color w:val="00B050"/>
          <w:sz w:val="22"/>
          <w:szCs w:val="22"/>
          <w:u w:val="single"/>
        </w:rPr>
        <w:t>Predmet javnega naročila</w:t>
      </w:r>
    </w:p>
    <w:p w:rsidR="002C1D50" w:rsidRDefault="002C1D50" w:rsidP="002C1D5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B771E" w:rsidRDefault="009B771E" w:rsidP="002C1D5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F4E91" w:rsidRPr="002C1D50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C1D50">
        <w:rPr>
          <w:sz w:val="22"/>
          <w:szCs w:val="22"/>
        </w:rPr>
        <w:t xml:space="preserve">Predmet javnega naročila so storitve standardne ravni vzdrževanja programske opreme </w:t>
      </w:r>
      <w:proofErr w:type="spellStart"/>
      <w:r w:rsidRPr="002C1D50">
        <w:rPr>
          <w:sz w:val="22"/>
          <w:szCs w:val="22"/>
        </w:rPr>
        <w:t>Microstrategy</w:t>
      </w:r>
      <w:proofErr w:type="spellEnd"/>
      <w:r w:rsidRPr="002C1D50">
        <w:rPr>
          <w:sz w:val="22"/>
          <w:szCs w:val="22"/>
        </w:rPr>
        <w:t xml:space="preserve"> po splošnih pogojih proizvajalca, za obdobje dobrih 4 let: od vključno 25.11.2016 do vključno 31.12.2020. </w:t>
      </w:r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21C0D">
        <w:rPr>
          <w:sz w:val="22"/>
          <w:szCs w:val="22"/>
        </w:rPr>
        <w:t xml:space="preserve">Storitve vzdrževanja se zagotovi za programsko opremo </w:t>
      </w:r>
      <w:proofErr w:type="spellStart"/>
      <w:r w:rsidRPr="00A21C0D">
        <w:rPr>
          <w:sz w:val="22"/>
          <w:szCs w:val="22"/>
        </w:rPr>
        <w:t>Microstrategy</w:t>
      </w:r>
      <w:proofErr w:type="spellEnd"/>
      <w:r w:rsidRPr="00A21C0D">
        <w:rPr>
          <w:sz w:val="22"/>
          <w:szCs w:val="22"/>
        </w:rPr>
        <w:t xml:space="preserve"> v naslednji sestavi</w:t>
      </w:r>
      <w:r w:rsidR="00CF4E91" w:rsidRPr="00CF4E91">
        <w:rPr>
          <w:sz w:val="22"/>
          <w:szCs w:val="22"/>
        </w:rPr>
        <w:t>: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102 licenci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Web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,</w:t>
      </w:r>
      <w:r w:rsidRPr="00CF4E91">
        <w:rPr>
          <w:sz w:val="22"/>
          <w:szCs w:val="22"/>
        </w:rPr>
        <w:t xml:space="preserve"> 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6 licenc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Architect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,</w:t>
      </w:r>
    </w:p>
    <w:p w:rsidR="00CF4E91" w:rsidRPr="00CF4E91" w:rsidRDefault="00CF4E91" w:rsidP="00A21C0D">
      <w:pPr>
        <w:pStyle w:val="Odstavekseznama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709" w:hanging="371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105 licenc za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Server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>
        <w:rPr>
          <w:sz w:val="22"/>
          <w:szCs w:val="22"/>
        </w:rPr>
        <w:t>.</w:t>
      </w:r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P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Vzdrževanje vsebuje storitve ravni Standard (On </w:t>
      </w:r>
      <w:proofErr w:type="spellStart"/>
      <w:r w:rsidRPr="00CF4E91">
        <w:rPr>
          <w:sz w:val="22"/>
          <w:szCs w:val="22"/>
        </w:rPr>
        <w:t>Demand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Customer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Support</w:t>
      </w:r>
      <w:proofErr w:type="spellEnd"/>
      <w:r w:rsidRPr="00CF4E91">
        <w:rPr>
          <w:sz w:val="22"/>
          <w:szCs w:val="22"/>
        </w:rPr>
        <w:t xml:space="preserve">), kot jih opredeljujejo splošni pogoji </w:t>
      </w:r>
      <w:r>
        <w:rPr>
          <w:sz w:val="22"/>
          <w:szCs w:val="22"/>
        </w:rPr>
        <w:t>proizvajalca</w:t>
      </w:r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>. Povzetek storitev: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Neposredna tehnična pomoč v običajnem poslovnem času, kot velja za regijo stranke. Naročnik ima v tem času dostop do proizvajalčevih inženirjev za tehnično podporo. 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>Dostop do spletnih strani proizvajalca v režimu 24/7/365. Spletni strani vsebujejo podporo za on-line prijavo težav, bazo znanja, diskusijske forume in dostop do novih verzij in sprememb programske opreme.</w:t>
      </w:r>
    </w:p>
    <w:p w:rsidR="00CF4E91" w:rsidRPr="00CF4E91" w:rsidRDefault="00CF4E91" w:rsidP="00A21C0D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Naslednje možnosti </w:t>
      </w:r>
      <w:proofErr w:type="spellStart"/>
      <w:r w:rsidRPr="00CF4E91">
        <w:rPr>
          <w:sz w:val="22"/>
          <w:szCs w:val="22"/>
        </w:rPr>
        <w:t>kontaktiranja</w:t>
      </w:r>
      <w:proofErr w:type="spellEnd"/>
      <w:r w:rsidRPr="00CF4E91">
        <w:rPr>
          <w:sz w:val="22"/>
          <w:szCs w:val="22"/>
        </w:rPr>
        <w:t xml:space="preserve"> tehnične službe proizvajalca: na portalu, po elektronski pošti in po telefonu.</w:t>
      </w:r>
    </w:p>
    <w:p w:rsidR="00CF4E91" w:rsidRDefault="00CF4E91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Predmet javnega naročila je tudi </w:t>
      </w:r>
      <w:r w:rsidR="00574C66">
        <w:rPr>
          <w:sz w:val="22"/>
          <w:szCs w:val="22"/>
        </w:rPr>
        <w:t xml:space="preserve">dokup 10 dodatnih licenc </w:t>
      </w:r>
      <w:proofErr w:type="spellStart"/>
      <w:r w:rsidR="00574C66">
        <w:rPr>
          <w:sz w:val="22"/>
          <w:szCs w:val="22"/>
        </w:rPr>
        <w:t>Microstrategy</w:t>
      </w:r>
      <w:proofErr w:type="spellEnd"/>
      <w:r w:rsidR="00574C66">
        <w:rPr>
          <w:sz w:val="22"/>
          <w:szCs w:val="22"/>
        </w:rPr>
        <w:t xml:space="preserve"> </w:t>
      </w:r>
      <w:proofErr w:type="spellStart"/>
      <w:r w:rsidR="00574C66">
        <w:rPr>
          <w:sz w:val="22"/>
          <w:szCs w:val="22"/>
        </w:rPr>
        <w:t>Web</w:t>
      </w:r>
      <w:proofErr w:type="spellEnd"/>
      <w:r w:rsidR="00574C66">
        <w:rPr>
          <w:sz w:val="22"/>
          <w:szCs w:val="22"/>
        </w:rPr>
        <w:t xml:space="preserve"> </w:t>
      </w:r>
      <w:proofErr w:type="spellStart"/>
      <w:r w:rsidR="00574C66">
        <w:rPr>
          <w:sz w:val="22"/>
          <w:szCs w:val="22"/>
        </w:rPr>
        <w:t>Named</w:t>
      </w:r>
      <w:proofErr w:type="spellEnd"/>
      <w:r w:rsidR="00574C66">
        <w:rPr>
          <w:sz w:val="22"/>
          <w:szCs w:val="22"/>
        </w:rPr>
        <w:t xml:space="preserve"> </w:t>
      </w:r>
      <w:proofErr w:type="spellStart"/>
      <w:r w:rsidR="00574C66">
        <w:rPr>
          <w:sz w:val="22"/>
          <w:szCs w:val="22"/>
        </w:rPr>
        <w:t>User</w:t>
      </w:r>
      <w:proofErr w:type="spellEnd"/>
      <w:r w:rsidR="00574C66">
        <w:rPr>
          <w:sz w:val="22"/>
          <w:szCs w:val="22"/>
        </w:rPr>
        <w:t xml:space="preserve">, skupaj z 10 licencami </w:t>
      </w:r>
      <w:proofErr w:type="spellStart"/>
      <w:r w:rsidR="00574C66">
        <w:rPr>
          <w:sz w:val="22"/>
          <w:szCs w:val="22"/>
        </w:rPr>
        <w:t>Microstrategy</w:t>
      </w:r>
      <w:proofErr w:type="spellEnd"/>
      <w:r w:rsidR="00574C66">
        <w:rPr>
          <w:sz w:val="22"/>
          <w:szCs w:val="22"/>
        </w:rPr>
        <w:t xml:space="preserve"> Server </w:t>
      </w:r>
      <w:proofErr w:type="spellStart"/>
      <w:r w:rsidR="00574C66">
        <w:rPr>
          <w:sz w:val="22"/>
          <w:szCs w:val="22"/>
        </w:rPr>
        <w:t>Named</w:t>
      </w:r>
      <w:proofErr w:type="spellEnd"/>
      <w:r w:rsidR="00574C66">
        <w:rPr>
          <w:sz w:val="22"/>
          <w:szCs w:val="22"/>
        </w:rPr>
        <w:t xml:space="preserve"> </w:t>
      </w:r>
      <w:proofErr w:type="spellStart"/>
      <w:r w:rsidR="00574C66">
        <w:rPr>
          <w:sz w:val="22"/>
          <w:szCs w:val="22"/>
        </w:rPr>
        <w:t>User</w:t>
      </w:r>
      <w:proofErr w:type="spellEnd"/>
      <w:r w:rsidR="00574C66">
        <w:rPr>
          <w:sz w:val="22"/>
          <w:szCs w:val="22"/>
        </w:rPr>
        <w:t xml:space="preserve"> ob podpisu pogodbe</w:t>
      </w:r>
      <w:r w:rsidR="0013721B">
        <w:rPr>
          <w:sz w:val="22"/>
          <w:szCs w:val="22"/>
        </w:rPr>
        <w:t>,</w:t>
      </w:r>
      <w:r w:rsidR="00574C66">
        <w:rPr>
          <w:sz w:val="22"/>
          <w:szCs w:val="22"/>
        </w:rPr>
        <w:t xml:space="preserve"> ter </w:t>
      </w:r>
      <w:r w:rsidRPr="00CF4E91">
        <w:rPr>
          <w:sz w:val="22"/>
          <w:szCs w:val="22"/>
        </w:rPr>
        <w:t xml:space="preserve">opcijski nakup </w:t>
      </w:r>
      <w:r>
        <w:rPr>
          <w:sz w:val="22"/>
          <w:szCs w:val="22"/>
        </w:rPr>
        <w:t xml:space="preserve">do </w:t>
      </w:r>
      <w:r w:rsidR="00574C66">
        <w:rPr>
          <w:sz w:val="22"/>
          <w:szCs w:val="22"/>
        </w:rPr>
        <w:t>30</w:t>
      </w:r>
      <w:r w:rsidR="00574C66" w:rsidRPr="00CF4E91">
        <w:rPr>
          <w:sz w:val="22"/>
          <w:szCs w:val="22"/>
        </w:rPr>
        <w:t xml:space="preserve"> </w:t>
      </w:r>
      <w:r w:rsidRPr="00CF4E91">
        <w:rPr>
          <w:sz w:val="22"/>
          <w:szCs w:val="22"/>
        </w:rPr>
        <w:t xml:space="preserve">dodatnih licenc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Web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 w:rsidRPr="00CF4E91">
        <w:rPr>
          <w:sz w:val="22"/>
          <w:szCs w:val="22"/>
        </w:rPr>
        <w:t xml:space="preserve">, skupaj </w:t>
      </w:r>
      <w:r w:rsidR="0013721B">
        <w:rPr>
          <w:sz w:val="22"/>
          <w:szCs w:val="22"/>
        </w:rPr>
        <w:t>z do</w:t>
      </w:r>
      <w:r w:rsidRPr="00CF4E91">
        <w:rPr>
          <w:sz w:val="22"/>
          <w:szCs w:val="22"/>
        </w:rPr>
        <w:t xml:space="preserve"> </w:t>
      </w:r>
      <w:r w:rsidR="00574C66">
        <w:rPr>
          <w:sz w:val="22"/>
          <w:szCs w:val="22"/>
        </w:rPr>
        <w:t>30</w:t>
      </w:r>
      <w:r w:rsidR="00574C66" w:rsidRPr="00CF4E91">
        <w:rPr>
          <w:sz w:val="22"/>
          <w:szCs w:val="22"/>
        </w:rPr>
        <w:t xml:space="preserve"> </w:t>
      </w:r>
      <w:r w:rsidRPr="00CF4E91">
        <w:rPr>
          <w:sz w:val="22"/>
          <w:szCs w:val="22"/>
        </w:rPr>
        <w:t xml:space="preserve">licencami </w:t>
      </w:r>
      <w:proofErr w:type="spellStart"/>
      <w:r w:rsidRPr="00CF4E91">
        <w:rPr>
          <w:sz w:val="22"/>
          <w:szCs w:val="22"/>
        </w:rPr>
        <w:t>Microstrategy</w:t>
      </w:r>
      <w:proofErr w:type="spellEnd"/>
      <w:r w:rsidRPr="00CF4E91">
        <w:rPr>
          <w:sz w:val="22"/>
          <w:szCs w:val="22"/>
        </w:rPr>
        <w:t xml:space="preserve"> Server </w:t>
      </w:r>
      <w:proofErr w:type="spellStart"/>
      <w:r w:rsidRPr="00CF4E91">
        <w:rPr>
          <w:sz w:val="22"/>
          <w:szCs w:val="22"/>
        </w:rPr>
        <w:t>Named</w:t>
      </w:r>
      <w:proofErr w:type="spellEnd"/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User</w:t>
      </w:r>
      <w:proofErr w:type="spellEnd"/>
      <w:r w:rsidR="00574C66">
        <w:rPr>
          <w:sz w:val="22"/>
          <w:szCs w:val="22"/>
        </w:rPr>
        <w:t>, ki</w:t>
      </w:r>
      <w:r w:rsidRPr="00CF4E91">
        <w:rPr>
          <w:sz w:val="22"/>
          <w:szCs w:val="22"/>
        </w:rPr>
        <w:t xml:space="preserve"> se izvede </w:t>
      </w:r>
      <w:r>
        <w:rPr>
          <w:sz w:val="22"/>
          <w:szCs w:val="22"/>
        </w:rPr>
        <w:t>glede na potrebe naročnika</w:t>
      </w:r>
      <w:r w:rsidR="00574C66">
        <w:rPr>
          <w:sz w:val="22"/>
          <w:szCs w:val="22"/>
        </w:rPr>
        <w:t>, lahko</w:t>
      </w:r>
      <w:r w:rsidRPr="00CF4E91">
        <w:rPr>
          <w:sz w:val="22"/>
          <w:szCs w:val="22"/>
        </w:rPr>
        <w:t xml:space="preserve"> </w:t>
      </w:r>
      <w:proofErr w:type="spellStart"/>
      <w:r w:rsidRPr="00CF4E91">
        <w:rPr>
          <w:sz w:val="22"/>
          <w:szCs w:val="22"/>
        </w:rPr>
        <w:t>sukcesivno</w:t>
      </w:r>
      <w:proofErr w:type="spellEnd"/>
      <w:r w:rsidRPr="00CF4E91">
        <w:rPr>
          <w:sz w:val="22"/>
          <w:szCs w:val="22"/>
        </w:rPr>
        <w:t xml:space="preserve">. </w:t>
      </w:r>
    </w:p>
    <w:p w:rsidR="00D50AEC" w:rsidRDefault="00D50AEC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P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A21C0D">
        <w:rPr>
          <w:sz w:val="22"/>
          <w:szCs w:val="22"/>
        </w:rPr>
        <w:lastRenderedPageBreak/>
        <w:t xml:space="preserve">Naročilo dodatnih </w:t>
      </w:r>
      <w:r w:rsidR="00574C66">
        <w:rPr>
          <w:sz w:val="22"/>
          <w:szCs w:val="22"/>
        </w:rPr>
        <w:t xml:space="preserve">30 </w:t>
      </w:r>
      <w:r w:rsidRPr="00A21C0D">
        <w:rPr>
          <w:sz w:val="22"/>
          <w:szCs w:val="22"/>
        </w:rPr>
        <w:t xml:space="preserve">licenc in storitev vzdrževanja naročnik pri izvajalcu naroči po elektronski pošti na kontaktni naslov izvajalca.  </w:t>
      </w:r>
    </w:p>
    <w:p w:rsidR="0013721B" w:rsidRDefault="0013721B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CF4E91">
        <w:rPr>
          <w:sz w:val="22"/>
          <w:szCs w:val="22"/>
        </w:rPr>
        <w:t xml:space="preserve">Za </w:t>
      </w:r>
      <w:r w:rsidR="00574C66">
        <w:rPr>
          <w:sz w:val="22"/>
          <w:szCs w:val="22"/>
        </w:rPr>
        <w:t xml:space="preserve">vse </w:t>
      </w:r>
      <w:r w:rsidRPr="00CF4E91">
        <w:rPr>
          <w:sz w:val="22"/>
          <w:szCs w:val="22"/>
        </w:rPr>
        <w:t xml:space="preserve">dodatne licence se zagotovi tudi vzdrževanje enake ravni (Standard), kot za obstoječe licence. </w:t>
      </w: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A21C0D" w:rsidRPr="00A21C0D" w:rsidRDefault="00221290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Naročnik bo po sklenitvi</w:t>
      </w:r>
      <w:r w:rsidR="00A21C0D" w:rsidRPr="00A21C0D">
        <w:rPr>
          <w:sz w:val="22"/>
          <w:szCs w:val="22"/>
        </w:rPr>
        <w:t xml:space="preserve"> pogodbe</w:t>
      </w:r>
      <w:r w:rsidR="009B771E">
        <w:rPr>
          <w:sz w:val="22"/>
          <w:szCs w:val="22"/>
        </w:rPr>
        <w:t xml:space="preserve"> o izvedbi predmetnega naročila,</w:t>
      </w:r>
      <w:r w:rsidR="00A21C0D" w:rsidRPr="00A21C0D">
        <w:rPr>
          <w:sz w:val="22"/>
          <w:szCs w:val="22"/>
        </w:rPr>
        <w:t xml:space="preserve"> in ob vsakokratnem dokupu licenc, s proizvajalcem </w:t>
      </w:r>
      <w:proofErr w:type="spellStart"/>
      <w:r w:rsidR="00A21C0D" w:rsidRPr="00A21C0D">
        <w:rPr>
          <w:sz w:val="22"/>
          <w:szCs w:val="22"/>
        </w:rPr>
        <w:t>Microstrategy</w:t>
      </w:r>
      <w:proofErr w:type="spellEnd"/>
      <w:r w:rsidR="00A21C0D" w:rsidRPr="00A21C0D">
        <w:rPr>
          <w:sz w:val="22"/>
          <w:szCs w:val="22"/>
        </w:rPr>
        <w:t xml:space="preserve"> podpisal licenčno pogodbo (</w:t>
      </w:r>
      <w:proofErr w:type="spellStart"/>
      <w:r w:rsidR="00A21C0D" w:rsidRPr="00A21C0D">
        <w:rPr>
          <w:sz w:val="22"/>
          <w:szCs w:val="22"/>
        </w:rPr>
        <w:t>End</w:t>
      </w:r>
      <w:proofErr w:type="spellEnd"/>
      <w:r w:rsidR="00A21C0D" w:rsidRPr="00A21C0D">
        <w:rPr>
          <w:sz w:val="22"/>
          <w:szCs w:val="22"/>
        </w:rPr>
        <w:t xml:space="preserve"> </w:t>
      </w:r>
      <w:proofErr w:type="spellStart"/>
      <w:r w:rsidR="00A21C0D" w:rsidRPr="00A21C0D">
        <w:rPr>
          <w:sz w:val="22"/>
          <w:szCs w:val="22"/>
        </w:rPr>
        <w:t>User</w:t>
      </w:r>
      <w:proofErr w:type="spellEnd"/>
      <w:r w:rsidR="00A21C0D" w:rsidRPr="00A21C0D">
        <w:rPr>
          <w:sz w:val="22"/>
          <w:szCs w:val="22"/>
        </w:rPr>
        <w:t xml:space="preserve"> Licence </w:t>
      </w:r>
      <w:proofErr w:type="spellStart"/>
      <w:r w:rsidR="00A21C0D" w:rsidRPr="00A21C0D">
        <w:rPr>
          <w:sz w:val="22"/>
          <w:szCs w:val="22"/>
        </w:rPr>
        <w:t>Agreement</w:t>
      </w:r>
      <w:proofErr w:type="spellEnd"/>
      <w:r w:rsidR="00A21C0D" w:rsidRPr="00A21C0D">
        <w:rPr>
          <w:sz w:val="22"/>
          <w:szCs w:val="22"/>
        </w:rPr>
        <w:t xml:space="preserve">) iz katere so razvidni število in vrsta licenc programske opreme. </w:t>
      </w:r>
    </w:p>
    <w:p w:rsidR="00A21C0D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B771E" w:rsidRPr="009B771E" w:rsidRDefault="009B771E" w:rsidP="009B771E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Ponudnik bo</w:t>
      </w:r>
      <w:r w:rsidRPr="009B771E">
        <w:rPr>
          <w:sz w:val="22"/>
          <w:szCs w:val="22"/>
        </w:rPr>
        <w:t xml:space="preserve"> mora</w:t>
      </w:r>
      <w:r>
        <w:rPr>
          <w:sz w:val="22"/>
          <w:szCs w:val="22"/>
        </w:rPr>
        <w:t>l</w:t>
      </w:r>
      <w:r w:rsidRPr="009B771E">
        <w:rPr>
          <w:sz w:val="22"/>
          <w:szCs w:val="22"/>
        </w:rPr>
        <w:t xml:space="preserve"> naročniku v elektronski obliki v roku deset koledarskih dni od </w:t>
      </w:r>
      <w:r w:rsidR="00221290">
        <w:rPr>
          <w:sz w:val="22"/>
          <w:szCs w:val="22"/>
        </w:rPr>
        <w:t>sklenitve</w:t>
      </w:r>
      <w:r w:rsidRPr="009B771E">
        <w:rPr>
          <w:sz w:val="22"/>
          <w:szCs w:val="22"/>
        </w:rPr>
        <w:t xml:space="preserve"> pogodbe </w:t>
      </w:r>
      <w:r>
        <w:rPr>
          <w:sz w:val="22"/>
          <w:szCs w:val="22"/>
        </w:rPr>
        <w:t xml:space="preserve">o izvedbi predmetnega naročila </w:t>
      </w:r>
      <w:r w:rsidRPr="009B771E">
        <w:rPr>
          <w:sz w:val="22"/>
          <w:szCs w:val="22"/>
        </w:rPr>
        <w:t xml:space="preserve">oz. v roku deset koledarskih dni od </w:t>
      </w:r>
      <w:r>
        <w:rPr>
          <w:sz w:val="22"/>
          <w:szCs w:val="22"/>
        </w:rPr>
        <w:t xml:space="preserve">vsakokratnega </w:t>
      </w:r>
      <w:r w:rsidRPr="009B771E">
        <w:rPr>
          <w:sz w:val="22"/>
          <w:szCs w:val="22"/>
        </w:rPr>
        <w:t xml:space="preserve">naročila dodatnih licenc zagotoviti proizvajalčev obrazec licenčne pogodbe. </w:t>
      </w:r>
      <w:r>
        <w:rPr>
          <w:sz w:val="22"/>
          <w:szCs w:val="22"/>
        </w:rPr>
        <w:t>Ponudnik</w:t>
      </w:r>
      <w:r w:rsidRPr="009B771E">
        <w:rPr>
          <w:sz w:val="22"/>
          <w:szCs w:val="22"/>
        </w:rPr>
        <w:t xml:space="preserve"> mora v roku dveh delovnih dni s strani naročnika podpisano licenčno pogodbo v elektronsk</w:t>
      </w:r>
      <w:r>
        <w:rPr>
          <w:sz w:val="22"/>
          <w:szCs w:val="22"/>
        </w:rPr>
        <w:t>i obliki dostaviti proizvajalcu.</w:t>
      </w:r>
      <w:r w:rsidRPr="009B77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Ponudnik </w:t>
      </w:r>
      <w:r w:rsidRPr="009B771E">
        <w:rPr>
          <w:sz w:val="22"/>
          <w:szCs w:val="22"/>
        </w:rPr>
        <w:t>mora licenčno pogodbo, podpisano tudi s strani proizvajalca</w:t>
      </w:r>
      <w:r>
        <w:rPr>
          <w:sz w:val="22"/>
          <w:szCs w:val="22"/>
        </w:rPr>
        <w:t>,</w:t>
      </w:r>
      <w:r w:rsidRPr="009B771E">
        <w:rPr>
          <w:sz w:val="22"/>
          <w:szCs w:val="22"/>
        </w:rPr>
        <w:t xml:space="preserve"> obvezno priložiti k izdanim računom za storitve vzdrževanja in dokupe licenc.</w:t>
      </w:r>
    </w:p>
    <w:p w:rsidR="00A21C0D" w:rsidRPr="00CF4E91" w:rsidRDefault="00A21C0D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CF4E91" w:rsidRDefault="00CF4E91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21C0D" w:rsidRDefault="00A21C0D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21C0D" w:rsidRPr="00CF4E91" w:rsidRDefault="00A21C0D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C1D50" w:rsidRPr="002C1D50" w:rsidRDefault="002C1D50" w:rsidP="002C1D50">
      <w:pPr>
        <w:pStyle w:val="Odstavekseznama"/>
        <w:numPr>
          <w:ilvl w:val="0"/>
          <w:numId w:val="27"/>
        </w:numPr>
        <w:autoSpaceDE w:val="0"/>
        <w:autoSpaceDN w:val="0"/>
        <w:adjustRightInd w:val="0"/>
        <w:ind w:left="426"/>
        <w:jc w:val="both"/>
        <w:rPr>
          <w:color w:val="00B050"/>
          <w:sz w:val="22"/>
          <w:szCs w:val="22"/>
          <w:u w:val="single"/>
        </w:rPr>
      </w:pPr>
      <w:r w:rsidRPr="002C1D50">
        <w:rPr>
          <w:color w:val="00B050"/>
          <w:sz w:val="22"/>
          <w:szCs w:val="22"/>
          <w:u w:val="single"/>
        </w:rPr>
        <w:t>Na</w:t>
      </w:r>
      <w:r w:rsidR="00A21C0D">
        <w:rPr>
          <w:color w:val="00B050"/>
          <w:sz w:val="22"/>
          <w:szCs w:val="22"/>
          <w:u w:val="single"/>
        </w:rPr>
        <w:t>čin plačila</w:t>
      </w:r>
    </w:p>
    <w:p w:rsidR="002C1D50" w:rsidRDefault="002C1D50" w:rsidP="00CF4E9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87977" w:rsidRPr="00CF4E91" w:rsidRDefault="00387977" w:rsidP="00A21C0D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9B771E" w:rsidRPr="009B771E" w:rsidRDefault="009B771E" w:rsidP="009B771E">
      <w:pPr>
        <w:pStyle w:val="Brezrazmikov"/>
        <w:spacing w:line="276" w:lineRule="auto"/>
        <w:jc w:val="both"/>
        <w:rPr>
          <w:sz w:val="22"/>
          <w:szCs w:val="22"/>
        </w:rPr>
      </w:pPr>
      <w:r w:rsidRPr="009B771E">
        <w:rPr>
          <w:sz w:val="22"/>
          <w:szCs w:val="22"/>
        </w:rPr>
        <w:t xml:space="preserve">Naročnik </w:t>
      </w:r>
      <w:r>
        <w:rPr>
          <w:sz w:val="22"/>
          <w:szCs w:val="22"/>
        </w:rPr>
        <w:t>storitve</w:t>
      </w:r>
      <w:r w:rsidRPr="009B771E">
        <w:rPr>
          <w:sz w:val="22"/>
          <w:szCs w:val="22"/>
        </w:rPr>
        <w:t xml:space="preserve"> vzdrževanja plačuje </w:t>
      </w:r>
      <w:r>
        <w:rPr>
          <w:sz w:val="22"/>
          <w:szCs w:val="22"/>
        </w:rPr>
        <w:t>letno vnaprej. Prvo plačilo zaje</w:t>
      </w:r>
      <w:r w:rsidRPr="009B771E">
        <w:rPr>
          <w:sz w:val="22"/>
          <w:szCs w:val="22"/>
        </w:rPr>
        <w:t>m</w:t>
      </w:r>
      <w:r>
        <w:rPr>
          <w:sz w:val="22"/>
          <w:szCs w:val="22"/>
        </w:rPr>
        <w:t>a</w:t>
      </w:r>
      <w:r w:rsidRPr="009B771E">
        <w:rPr>
          <w:sz w:val="22"/>
          <w:szCs w:val="22"/>
        </w:rPr>
        <w:t xml:space="preserve"> obdobje od vključno 25.11.2016 do vključno 31.12.2017. Izvajalec račun za to obdobje izstavi po </w:t>
      </w:r>
      <w:r>
        <w:rPr>
          <w:sz w:val="22"/>
          <w:szCs w:val="22"/>
        </w:rPr>
        <w:t xml:space="preserve">sklenitvi </w:t>
      </w:r>
      <w:r w:rsidRPr="009B771E">
        <w:rPr>
          <w:sz w:val="22"/>
          <w:szCs w:val="22"/>
        </w:rPr>
        <w:t>pogodbe.</w:t>
      </w:r>
      <w:r>
        <w:rPr>
          <w:sz w:val="22"/>
          <w:szCs w:val="22"/>
        </w:rPr>
        <w:t xml:space="preserve"> Ostala plačila zajema</w:t>
      </w:r>
      <w:r w:rsidRPr="009B771E">
        <w:rPr>
          <w:sz w:val="22"/>
          <w:szCs w:val="22"/>
        </w:rPr>
        <w:t xml:space="preserve">jo letna obdobja od vključno 01.01. do vključno 31.12. za leta 2018, 2019 in 2020. Izvajalec račun za ta obdobja izstavi na začetku posameznega letnega obdobja. </w:t>
      </w:r>
    </w:p>
    <w:p w:rsidR="009B771E" w:rsidRDefault="009B771E" w:rsidP="00A21C0D">
      <w:pPr>
        <w:pStyle w:val="Brezrazmikov"/>
        <w:spacing w:line="276" w:lineRule="auto"/>
        <w:jc w:val="both"/>
        <w:rPr>
          <w:sz w:val="22"/>
          <w:szCs w:val="22"/>
        </w:rPr>
      </w:pPr>
    </w:p>
    <w:p w:rsidR="009B771E" w:rsidRPr="00D50AEC" w:rsidRDefault="009B771E" w:rsidP="009B771E">
      <w:pPr>
        <w:pStyle w:val="Brezrazmikov"/>
        <w:spacing w:line="276" w:lineRule="auto"/>
        <w:jc w:val="both"/>
        <w:rPr>
          <w:sz w:val="22"/>
          <w:szCs w:val="22"/>
        </w:rPr>
      </w:pPr>
      <w:r w:rsidRPr="00D50AEC">
        <w:rPr>
          <w:sz w:val="22"/>
          <w:szCs w:val="22"/>
        </w:rPr>
        <w:t xml:space="preserve">Pri izračunu </w:t>
      </w:r>
      <w:r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obdobje od 25.11.2016 do 31.12.2017 </w:t>
      </w:r>
      <w:r>
        <w:rPr>
          <w:sz w:val="22"/>
          <w:szCs w:val="22"/>
        </w:rPr>
        <w:t>je potrebno</w:t>
      </w:r>
      <w:r w:rsidRPr="00D50AEC">
        <w:rPr>
          <w:sz w:val="22"/>
          <w:szCs w:val="22"/>
        </w:rPr>
        <w:t xml:space="preserve"> upošteva</w:t>
      </w:r>
      <w:r>
        <w:rPr>
          <w:sz w:val="22"/>
          <w:szCs w:val="22"/>
        </w:rPr>
        <w:t>ti</w:t>
      </w:r>
      <w:r w:rsidRPr="00D50AEC">
        <w:rPr>
          <w:sz w:val="22"/>
          <w:szCs w:val="22"/>
        </w:rPr>
        <w:t xml:space="preserve"> že plačano vzdrževanje za licence </w:t>
      </w:r>
      <w:proofErr w:type="spellStart"/>
      <w:r w:rsidRPr="00D50AEC">
        <w:rPr>
          <w:sz w:val="22"/>
          <w:szCs w:val="22"/>
        </w:rPr>
        <w:t>Microstrategy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Web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Named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User</w:t>
      </w:r>
      <w:proofErr w:type="spellEnd"/>
      <w:r w:rsidRPr="00D50AEC">
        <w:rPr>
          <w:sz w:val="22"/>
          <w:szCs w:val="22"/>
        </w:rPr>
        <w:t xml:space="preserve"> in </w:t>
      </w:r>
      <w:proofErr w:type="spellStart"/>
      <w:r w:rsidRPr="00D50AEC">
        <w:rPr>
          <w:sz w:val="22"/>
          <w:szCs w:val="22"/>
        </w:rPr>
        <w:t>Microstrategy</w:t>
      </w:r>
      <w:proofErr w:type="spellEnd"/>
      <w:r w:rsidRPr="00D50AEC">
        <w:rPr>
          <w:sz w:val="22"/>
          <w:szCs w:val="22"/>
        </w:rPr>
        <w:t xml:space="preserve"> Server </w:t>
      </w:r>
      <w:proofErr w:type="spellStart"/>
      <w:r w:rsidRPr="00D50AEC">
        <w:rPr>
          <w:sz w:val="22"/>
          <w:szCs w:val="22"/>
        </w:rPr>
        <w:t>Named</w:t>
      </w:r>
      <w:proofErr w:type="spellEnd"/>
      <w:r w:rsidRPr="00D50AEC">
        <w:rPr>
          <w:sz w:val="22"/>
          <w:szCs w:val="22"/>
        </w:rPr>
        <w:t xml:space="preserve"> </w:t>
      </w:r>
      <w:proofErr w:type="spellStart"/>
      <w:r w:rsidRPr="00D50AEC">
        <w:rPr>
          <w:sz w:val="22"/>
          <w:szCs w:val="22"/>
        </w:rPr>
        <w:t>User</w:t>
      </w:r>
      <w:proofErr w:type="spellEnd"/>
      <w:r w:rsidRPr="00D50AEC">
        <w:rPr>
          <w:sz w:val="22"/>
          <w:szCs w:val="22"/>
        </w:rPr>
        <w:t xml:space="preserve">, ki </w:t>
      </w:r>
      <w:r>
        <w:rPr>
          <w:sz w:val="22"/>
          <w:szCs w:val="22"/>
        </w:rPr>
        <w:t>jih je naročnik</w:t>
      </w:r>
      <w:r w:rsidRPr="00D50AEC">
        <w:rPr>
          <w:sz w:val="22"/>
          <w:szCs w:val="22"/>
        </w:rPr>
        <w:t xml:space="preserve"> kup</w:t>
      </w:r>
      <w:r>
        <w:rPr>
          <w:sz w:val="22"/>
          <w:szCs w:val="22"/>
        </w:rPr>
        <w:t>il</w:t>
      </w:r>
      <w:r w:rsidRPr="00D50AE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(skupaj z vzdrževanjem) </w:t>
      </w:r>
      <w:r w:rsidRPr="00D50AEC">
        <w:rPr>
          <w:sz w:val="22"/>
          <w:szCs w:val="22"/>
        </w:rPr>
        <w:t xml:space="preserve">v letih 2015 in 2016. </w:t>
      </w:r>
    </w:p>
    <w:p w:rsidR="009B771E" w:rsidRDefault="009B771E" w:rsidP="00A21C0D">
      <w:pPr>
        <w:pStyle w:val="Brezrazmikov"/>
        <w:spacing w:line="276" w:lineRule="auto"/>
        <w:jc w:val="both"/>
        <w:rPr>
          <w:sz w:val="22"/>
          <w:szCs w:val="22"/>
        </w:rPr>
      </w:pPr>
    </w:p>
    <w:p w:rsidR="00D50AEC" w:rsidRDefault="00D50AEC" w:rsidP="00A21C0D">
      <w:pPr>
        <w:pStyle w:val="Brezrazmikov"/>
        <w:spacing w:line="276" w:lineRule="auto"/>
        <w:jc w:val="both"/>
        <w:rPr>
          <w:sz w:val="22"/>
          <w:szCs w:val="22"/>
        </w:rPr>
      </w:pPr>
      <w:r w:rsidRPr="00D50AEC">
        <w:rPr>
          <w:sz w:val="22"/>
          <w:szCs w:val="22"/>
        </w:rPr>
        <w:t xml:space="preserve">Nakup dodatnih licenc in njihovega vzdrževanja za prvo leto se plača ob </w:t>
      </w:r>
      <w:r w:rsidR="000443C5">
        <w:rPr>
          <w:sz w:val="22"/>
          <w:szCs w:val="22"/>
        </w:rPr>
        <w:t>do</w:t>
      </w:r>
      <w:r w:rsidR="009B771E">
        <w:rPr>
          <w:sz w:val="22"/>
          <w:szCs w:val="22"/>
        </w:rPr>
        <w:t>kupu</w:t>
      </w:r>
      <w:r w:rsidRPr="00D50AEC">
        <w:rPr>
          <w:sz w:val="22"/>
          <w:szCs w:val="22"/>
        </w:rPr>
        <w:t>. Vzdrževanje teh licenc za naslednja leta se plača letno vnaprej</w:t>
      </w:r>
      <w:r w:rsidR="000443C5">
        <w:rPr>
          <w:sz w:val="22"/>
          <w:szCs w:val="22"/>
        </w:rPr>
        <w:t>, enako kot velja za vzdrževanje obstoječih licenc</w:t>
      </w:r>
      <w:r w:rsidRPr="00D50AEC">
        <w:rPr>
          <w:sz w:val="22"/>
          <w:szCs w:val="22"/>
        </w:rPr>
        <w:t xml:space="preserve">. Pri izračunu </w:t>
      </w:r>
      <w:r w:rsidR="002C1D50"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prvo naslednje leto se upošteva že plačano vzdrževanje ob nakupu licenc, če se obdobje tega vzdrževanja delno prekriva z obdobjem naslednjega leta. Npr. če bo naročnik 1.2.2017 kupil 15 dodatnih licenc, se pri izračunu </w:t>
      </w:r>
      <w:r w:rsidR="002C1D50">
        <w:rPr>
          <w:sz w:val="22"/>
          <w:szCs w:val="22"/>
        </w:rPr>
        <w:t>cene</w:t>
      </w:r>
      <w:r w:rsidRPr="00D50AEC">
        <w:rPr>
          <w:sz w:val="22"/>
          <w:szCs w:val="22"/>
        </w:rPr>
        <w:t xml:space="preserve"> vzdrževanja za leto 2018 upošteva, da je vzdrževanje za prvi mesec leta 2018 za teh dodatnih 15 licenc že plačano. </w:t>
      </w:r>
      <w:r w:rsidR="009B771E">
        <w:rPr>
          <w:sz w:val="22"/>
          <w:szCs w:val="22"/>
        </w:rPr>
        <w:t xml:space="preserve"> </w:t>
      </w:r>
    </w:p>
    <w:p w:rsidR="0013721B" w:rsidRDefault="0013721B" w:rsidP="00A21C0D">
      <w:pPr>
        <w:pStyle w:val="Brezrazmikov"/>
        <w:spacing w:line="276" w:lineRule="auto"/>
        <w:jc w:val="both"/>
        <w:rPr>
          <w:sz w:val="22"/>
          <w:szCs w:val="22"/>
        </w:rPr>
      </w:pPr>
    </w:p>
    <w:p w:rsidR="00574C66" w:rsidRPr="00D50AEC" w:rsidRDefault="00574C66" w:rsidP="00A21C0D">
      <w:pPr>
        <w:pStyle w:val="Brezrazmikov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10 dodatnih licenc, ki jih naročnik kupuje ob </w:t>
      </w:r>
      <w:r w:rsidR="0013721B">
        <w:rPr>
          <w:sz w:val="22"/>
          <w:szCs w:val="22"/>
        </w:rPr>
        <w:t>sklenitvi</w:t>
      </w:r>
      <w:r>
        <w:rPr>
          <w:sz w:val="22"/>
          <w:szCs w:val="22"/>
        </w:rPr>
        <w:t xml:space="preserve"> pogodbe, izvajalec ob nakupu lahko zaračuna vzdrževanje za obdobje do 31.12.2017.</w:t>
      </w:r>
    </w:p>
    <w:p w:rsidR="002733D1" w:rsidRDefault="002733D1" w:rsidP="00387977">
      <w:pPr>
        <w:pStyle w:val="Brezrazmikov"/>
        <w:rPr>
          <w:b/>
        </w:rPr>
      </w:pPr>
    </w:p>
    <w:p w:rsidR="00574C66" w:rsidRDefault="00574C66" w:rsidP="00387977">
      <w:pPr>
        <w:pStyle w:val="Brezrazmikov"/>
        <w:rPr>
          <w:b/>
        </w:rPr>
      </w:pPr>
    </w:p>
    <w:p w:rsidR="00D50AEC" w:rsidRDefault="00D50AEC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D50AEC" w:rsidRDefault="00D50AEC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A154E1" w:rsidRDefault="00A154E1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>
      <w:pPr>
        <w:rPr>
          <w:sz w:val="22"/>
          <w:szCs w:val="22"/>
        </w:rPr>
      </w:pPr>
    </w:p>
    <w:p w:rsidR="009B771E" w:rsidRDefault="009B771E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6399A" w:rsidRDefault="0006399A" w:rsidP="00082D9A">
      <w:pPr>
        <w:jc w:val="both"/>
        <w:rPr>
          <w:sz w:val="22"/>
          <w:szCs w:val="22"/>
        </w:rPr>
      </w:pPr>
      <w:r w:rsidRPr="0006399A">
        <w:rPr>
          <w:sz w:val="22"/>
          <w:szCs w:val="22"/>
        </w:rPr>
        <w:lastRenderedPageBreak/>
        <w:t>Ponudnik izpolnjuje in sprejema VSE zahtevane lastnosti in pogoje v popolnoma enakem obsegu kot zahteva naročnik.</w:t>
      </w:r>
    </w:p>
    <w:p w:rsidR="002356FC" w:rsidRDefault="002356FC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06399A" w:rsidRPr="0006399A" w:rsidRDefault="0006399A" w:rsidP="0006399A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"/>
      <w:r w:rsidRPr="0006399A">
        <w:rPr>
          <w:sz w:val="22"/>
          <w:szCs w:val="22"/>
        </w:rPr>
        <w:instrText xml:space="preserve"> FORMCHECKBOX </w:instrText>
      </w:r>
      <w:r w:rsidR="00460C87">
        <w:rPr>
          <w:sz w:val="22"/>
          <w:szCs w:val="22"/>
        </w:rPr>
      </w:r>
      <w:r w:rsidR="00460C87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3"/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06399A">
        <w:rPr>
          <w:sz w:val="22"/>
          <w:szCs w:val="22"/>
        </w:rPr>
        <w:instrText xml:space="preserve"> FORMCHECKBOX </w:instrText>
      </w:r>
      <w:r w:rsidR="00460C87">
        <w:rPr>
          <w:sz w:val="22"/>
          <w:szCs w:val="22"/>
        </w:rPr>
      </w:r>
      <w:r w:rsidR="00460C87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4"/>
      <w:r w:rsidRPr="0006399A">
        <w:rPr>
          <w:sz w:val="22"/>
          <w:szCs w:val="22"/>
        </w:rPr>
        <w:t xml:space="preserve"> NE</w:t>
      </w:r>
      <w:bookmarkStart w:id="5" w:name="_GoBack"/>
      <w:bookmarkEnd w:id="5"/>
    </w:p>
    <w:p w:rsidR="0006399A" w:rsidRDefault="0006399A" w:rsidP="0006399A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1C2227" w:rsidRDefault="001C2227" w:rsidP="0006399A">
      <w:pPr>
        <w:jc w:val="both"/>
        <w:rPr>
          <w:sz w:val="18"/>
          <w:szCs w:val="18"/>
        </w:rPr>
      </w:pPr>
    </w:p>
    <w:p w:rsidR="0006399A" w:rsidRPr="0006399A" w:rsidRDefault="0006399A" w:rsidP="0006399A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odgovor »NE«, mora (v spodnjem okvirčku) natančno navesti v čem je razlika med naročnikovo zahtevo in ponudnikovo ponudbo. Če bo ponudnik označil odgovor »NE«, pa svoje ponudbe ne bo jasno specificiral v skladu z navedenimi navodili, bo naročnik njegovo ponudbo </w:t>
      </w:r>
      <w:r w:rsidR="00CB74D4"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 w:rsidR="00CB74D4"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 w:rsidR="00CB74D4"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 w:rsidR="00CB74D4"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06399A" w:rsidRPr="0006399A" w:rsidRDefault="0006399A" w:rsidP="0006399A">
      <w:pP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6" w:name="Besedilo3"/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  <w:bookmarkEnd w:id="6"/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567683" w:rsidRDefault="00567683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9B771E" w:rsidRDefault="009B771E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EA59F5" w:rsidRDefault="00EA59F5" w:rsidP="0006399A">
      <w:pPr>
        <w:jc w:val="both"/>
        <w:rPr>
          <w:sz w:val="22"/>
          <w:szCs w:val="22"/>
        </w:rPr>
      </w:pPr>
    </w:p>
    <w:p w:rsidR="002356FC" w:rsidRPr="0006399A" w:rsidRDefault="002356FC" w:rsidP="0006399A">
      <w:pPr>
        <w:jc w:val="both"/>
        <w:rPr>
          <w:sz w:val="22"/>
          <w:szCs w:val="22"/>
        </w:rPr>
      </w:pP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DC375F">
        <w:rPr>
          <w:sz w:val="22"/>
          <w:szCs w:val="22"/>
        </w:rPr>
        <w:t>-</w:t>
      </w:r>
      <w:r w:rsidRPr="00B65E59">
        <w:rPr>
          <w:sz w:val="22"/>
          <w:szCs w:val="22"/>
        </w:rPr>
        <w:t>---------------------------------</w:t>
      </w:r>
    </w:p>
    <w:p w:rsidR="00EC6736" w:rsidRPr="0006399A" w:rsidRDefault="00B65E59" w:rsidP="00082D9A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sectPr w:rsidR="00EC6736" w:rsidRPr="0006399A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71E" w:rsidRDefault="009B771E">
      <w:r>
        <w:separator/>
      </w:r>
    </w:p>
  </w:endnote>
  <w:endnote w:type="continuationSeparator" w:id="0">
    <w:p w:rsidR="009B771E" w:rsidRDefault="009B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1E" w:rsidRPr="004063B6" w:rsidRDefault="009B771E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460C87">
      <w:rPr>
        <w:i/>
        <w:noProof/>
        <w:sz w:val="17"/>
        <w:szCs w:val="17"/>
      </w:rPr>
      <w:t>1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460C87">
      <w:rPr>
        <w:i/>
        <w:noProof/>
        <w:sz w:val="17"/>
        <w:szCs w:val="17"/>
      </w:rPr>
      <w:t>3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71E" w:rsidRDefault="009B771E">
      <w:r>
        <w:separator/>
      </w:r>
    </w:p>
  </w:footnote>
  <w:footnote w:type="continuationSeparator" w:id="0">
    <w:p w:rsidR="009B771E" w:rsidRDefault="009B7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1E" w:rsidRPr="00224A8F" w:rsidRDefault="009B771E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</w:t>
    </w:r>
    <w:r w:rsidR="0013721B">
      <w:rPr>
        <w:i/>
        <w:sz w:val="16"/>
        <w:szCs w:val="16"/>
      </w:rPr>
      <w:t>brazec V-5</w:t>
    </w:r>
    <w:r w:rsidR="0013721B">
      <w:rPr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        </w:t>
    </w:r>
    <w:r>
      <w:rPr>
        <w:i/>
        <w:sz w:val="16"/>
        <w:szCs w:val="16"/>
      </w:rPr>
      <w:t>Specifikacije</w:t>
    </w:r>
    <w:r w:rsidR="0013721B">
      <w:rPr>
        <w:i/>
        <w:sz w:val="16"/>
        <w:szCs w:val="16"/>
      </w:rPr>
      <w:t>_POPR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21752"/>
    <w:multiLevelType w:val="hybridMultilevel"/>
    <w:tmpl w:val="56C429B6"/>
    <w:lvl w:ilvl="0" w:tplc="64B6F67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 w:tplc="1EE472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F3AC5"/>
    <w:multiLevelType w:val="hybridMultilevel"/>
    <w:tmpl w:val="32EAB94C"/>
    <w:lvl w:ilvl="0" w:tplc="7CDEF6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D2E9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53C53"/>
    <w:multiLevelType w:val="hybridMultilevel"/>
    <w:tmpl w:val="F46426FA"/>
    <w:lvl w:ilvl="0" w:tplc="5B982C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A6724"/>
    <w:multiLevelType w:val="hybridMultilevel"/>
    <w:tmpl w:val="A726C9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1E6B"/>
    <w:multiLevelType w:val="hybridMultilevel"/>
    <w:tmpl w:val="609C9D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72208"/>
    <w:multiLevelType w:val="hybridMultilevel"/>
    <w:tmpl w:val="D9BC7A32"/>
    <w:lvl w:ilvl="0" w:tplc="FC0E6F4A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C1D0A"/>
    <w:multiLevelType w:val="hybridMultilevel"/>
    <w:tmpl w:val="6522654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3710AE"/>
    <w:multiLevelType w:val="hybridMultilevel"/>
    <w:tmpl w:val="20EE8A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60437B"/>
    <w:multiLevelType w:val="hybridMultilevel"/>
    <w:tmpl w:val="27D8D3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CA4483"/>
    <w:multiLevelType w:val="hybridMultilevel"/>
    <w:tmpl w:val="4768B3A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63AB9"/>
    <w:multiLevelType w:val="hybridMultilevel"/>
    <w:tmpl w:val="032028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983611"/>
    <w:multiLevelType w:val="hybridMultilevel"/>
    <w:tmpl w:val="9F5860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FAC"/>
    <w:multiLevelType w:val="hybridMultilevel"/>
    <w:tmpl w:val="D52CB266"/>
    <w:lvl w:ilvl="0" w:tplc="7CF424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F2A5302"/>
    <w:multiLevelType w:val="hybridMultilevel"/>
    <w:tmpl w:val="5D76DDCA"/>
    <w:lvl w:ilvl="0" w:tplc="1D00C8E8">
      <w:numFmt w:val="bullet"/>
      <w:lvlText w:val="•"/>
      <w:lvlJc w:val="left"/>
      <w:pPr>
        <w:ind w:left="1110" w:hanging="75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54EA0"/>
    <w:multiLevelType w:val="hybridMultilevel"/>
    <w:tmpl w:val="CB2CE5F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F11961"/>
    <w:multiLevelType w:val="hybridMultilevel"/>
    <w:tmpl w:val="B64641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FD3359"/>
    <w:multiLevelType w:val="multilevel"/>
    <w:tmpl w:val="23E2E42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6AB6B93"/>
    <w:multiLevelType w:val="hybridMultilevel"/>
    <w:tmpl w:val="4A2E2726"/>
    <w:lvl w:ilvl="0" w:tplc="0F8EF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56682E"/>
    <w:multiLevelType w:val="hybridMultilevel"/>
    <w:tmpl w:val="09D0B4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F3351"/>
    <w:multiLevelType w:val="hybridMultilevel"/>
    <w:tmpl w:val="E65621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301CA8"/>
    <w:multiLevelType w:val="multilevel"/>
    <w:tmpl w:val="6CD6C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DCB4328"/>
    <w:multiLevelType w:val="hybridMultilevel"/>
    <w:tmpl w:val="0D18A7A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348E4"/>
    <w:multiLevelType w:val="hybridMultilevel"/>
    <w:tmpl w:val="396A031C"/>
    <w:lvl w:ilvl="0" w:tplc="89F85D92">
      <w:start w:val="5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0F350C"/>
    <w:multiLevelType w:val="hybridMultilevel"/>
    <w:tmpl w:val="DC0AFC5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E041C0"/>
    <w:multiLevelType w:val="hybridMultilevel"/>
    <w:tmpl w:val="38EAE1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4"/>
  </w:num>
  <w:num w:numId="5">
    <w:abstractNumId w:val="21"/>
  </w:num>
  <w:num w:numId="6">
    <w:abstractNumId w:val="22"/>
  </w:num>
  <w:num w:numId="7">
    <w:abstractNumId w:val="8"/>
  </w:num>
  <w:num w:numId="8">
    <w:abstractNumId w:val="16"/>
  </w:num>
  <w:num w:numId="9">
    <w:abstractNumId w:val="18"/>
  </w:num>
  <w:num w:numId="10">
    <w:abstractNumId w:val="15"/>
  </w:num>
  <w:num w:numId="11">
    <w:abstractNumId w:val="26"/>
  </w:num>
  <w:num w:numId="12">
    <w:abstractNumId w:val="2"/>
  </w:num>
  <w:num w:numId="13">
    <w:abstractNumId w:val="7"/>
  </w:num>
  <w:num w:numId="14">
    <w:abstractNumId w:val="17"/>
  </w:num>
  <w:num w:numId="15">
    <w:abstractNumId w:val="13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3"/>
  </w:num>
  <w:num w:numId="21">
    <w:abstractNumId w:val="3"/>
  </w:num>
  <w:num w:numId="22">
    <w:abstractNumId w:val="19"/>
  </w:num>
  <w:num w:numId="23">
    <w:abstractNumId w:val="24"/>
  </w:num>
  <w:num w:numId="24">
    <w:abstractNumId w:val="5"/>
  </w:num>
  <w:num w:numId="25">
    <w:abstractNumId w:val="6"/>
  </w:num>
  <w:num w:numId="26">
    <w:abstractNumId w:val="10"/>
  </w:num>
  <w:num w:numId="2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443C5"/>
    <w:rsid w:val="00054352"/>
    <w:rsid w:val="00055AF3"/>
    <w:rsid w:val="0006399A"/>
    <w:rsid w:val="00063F9C"/>
    <w:rsid w:val="00080999"/>
    <w:rsid w:val="00082D9A"/>
    <w:rsid w:val="000858C2"/>
    <w:rsid w:val="0009256A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46FF"/>
    <w:rsid w:val="000F61BF"/>
    <w:rsid w:val="00100863"/>
    <w:rsid w:val="00124AD6"/>
    <w:rsid w:val="00125697"/>
    <w:rsid w:val="0013721B"/>
    <w:rsid w:val="00145124"/>
    <w:rsid w:val="00145E5A"/>
    <w:rsid w:val="00150D8C"/>
    <w:rsid w:val="00152363"/>
    <w:rsid w:val="00156F14"/>
    <w:rsid w:val="00157927"/>
    <w:rsid w:val="001639D6"/>
    <w:rsid w:val="0016579E"/>
    <w:rsid w:val="00170091"/>
    <w:rsid w:val="001721A9"/>
    <w:rsid w:val="00174B8A"/>
    <w:rsid w:val="00184A87"/>
    <w:rsid w:val="001851B5"/>
    <w:rsid w:val="00196481"/>
    <w:rsid w:val="001A2103"/>
    <w:rsid w:val="001A5097"/>
    <w:rsid w:val="001A6B6E"/>
    <w:rsid w:val="001B68CA"/>
    <w:rsid w:val="001B7DF1"/>
    <w:rsid w:val="001C04E7"/>
    <w:rsid w:val="001C2227"/>
    <w:rsid w:val="001C3CD3"/>
    <w:rsid w:val="001C52B9"/>
    <w:rsid w:val="001C69F2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21290"/>
    <w:rsid w:val="00222E0C"/>
    <w:rsid w:val="00224A8F"/>
    <w:rsid w:val="00230743"/>
    <w:rsid w:val="002356FC"/>
    <w:rsid w:val="0023705D"/>
    <w:rsid w:val="00240F22"/>
    <w:rsid w:val="00241277"/>
    <w:rsid w:val="00244C2F"/>
    <w:rsid w:val="0024545D"/>
    <w:rsid w:val="0025038C"/>
    <w:rsid w:val="002508A9"/>
    <w:rsid w:val="00252919"/>
    <w:rsid w:val="002530CB"/>
    <w:rsid w:val="00257E78"/>
    <w:rsid w:val="00261679"/>
    <w:rsid w:val="00264A5B"/>
    <w:rsid w:val="00265371"/>
    <w:rsid w:val="00267FA7"/>
    <w:rsid w:val="00272CE3"/>
    <w:rsid w:val="002733D1"/>
    <w:rsid w:val="00276139"/>
    <w:rsid w:val="00276C9B"/>
    <w:rsid w:val="00294AC9"/>
    <w:rsid w:val="00296019"/>
    <w:rsid w:val="002B1B3F"/>
    <w:rsid w:val="002B4F2C"/>
    <w:rsid w:val="002B56CA"/>
    <w:rsid w:val="002C1D50"/>
    <w:rsid w:val="002C47CC"/>
    <w:rsid w:val="002D2015"/>
    <w:rsid w:val="003010CB"/>
    <w:rsid w:val="0030424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C5FC3"/>
    <w:rsid w:val="003F5854"/>
    <w:rsid w:val="003F6A37"/>
    <w:rsid w:val="004063B6"/>
    <w:rsid w:val="00411708"/>
    <w:rsid w:val="00421FB1"/>
    <w:rsid w:val="00426D2E"/>
    <w:rsid w:val="00430DBA"/>
    <w:rsid w:val="004340C2"/>
    <w:rsid w:val="00434194"/>
    <w:rsid w:val="00437114"/>
    <w:rsid w:val="00460C87"/>
    <w:rsid w:val="00470AED"/>
    <w:rsid w:val="00472294"/>
    <w:rsid w:val="004756C9"/>
    <w:rsid w:val="00475B7A"/>
    <w:rsid w:val="00477E07"/>
    <w:rsid w:val="00483554"/>
    <w:rsid w:val="004B1CB4"/>
    <w:rsid w:val="004B749E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3738"/>
    <w:rsid w:val="0052073B"/>
    <w:rsid w:val="00530BEE"/>
    <w:rsid w:val="0053318C"/>
    <w:rsid w:val="005342D5"/>
    <w:rsid w:val="00534509"/>
    <w:rsid w:val="005666E3"/>
    <w:rsid w:val="005675AB"/>
    <w:rsid w:val="00567683"/>
    <w:rsid w:val="00574C66"/>
    <w:rsid w:val="00577615"/>
    <w:rsid w:val="00580B03"/>
    <w:rsid w:val="00590004"/>
    <w:rsid w:val="0059606E"/>
    <w:rsid w:val="00596CF5"/>
    <w:rsid w:val="005A12C5"/>
    <w:rsid w:val="005C3D91"/>
    <w:rsid w:val="005D0877"/>
    <w:rsid w:val="005D3E62"/>
    <w:rsid w:val="005D571F"/>
    <w:rsid w:val="005D6B59"/>
    <w:rsid w:val="005E4BE8"/>
    <w:rsid w:val="005F3114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925"/>
    <w:rsid w:val="006A04E1"/>
    <w:rsid w:val="006B19A2"/>
    <w:rsid w:val="006B5558"/>
    <w:rsid w:val="006B6B82"/>
    <w:rsid w:val="006D4BBF"/>
    <w:rsid w:val="006D7BEC"/>
    <w:rsid w:val="006D7D61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E3134"/>
    <w:rsid w:val="007E4440"/>
    <w:rsid w:val="007E7503"/>
    <w:rsid w:val="00801A26"/>
    <w:rsid w:val="00801C87"/>
    <w:rsid w:val="008038A3"/>
    <w:rsid w:val="00811275"/>
    <w:rsid w:val="008155FE"/>
    <w:rsid w:val="0084535E"/>
    <w:rsid w:val="0085408D"/>
    <w:rsid w:val="00856276"/>
    <w:rsid w:val="008716E9"/>
    <w:rsid w:val="00873E9D"/>
    <w:rsid w:val="008754C6"/>
    <w:rsid w:val="00881F9C"/>
    <w:rsid w:val="00885963"/>
    <w:rsid w:val="00886BC6"/>
    <w:rsid w:val="00892AA5"/>
    <w:rsid w:val="00893EE6"/>
    <w:rsid w:val="008B3428"/>
    <w:rsid w:val="008B5345"/>
    <w:rsid w:val="008C388F"/>
    <w:rsid w:val="008D0F1F"/>
    <w:rsid w:val="008D26D3"/>
    <w:rsid w:val="008E414C"/>
    <w:rsid w:val="008E6BBF"/>
    <w:rsid w:val="008F1B26"/>
    <w:rsid w:val="008F5CE2"/>
    <w:rsid w:val="0090424B"/>
    <w:rsid w:val="00922E1A"/>
    <w:rsid w:val="0092407D"/>
    <w:rsid w:val="009341F0"/>
    <w:rsid w:val="009401F7"/>
    <w:rsid w:val="009425F9"/>
    <w:rsid w:val="00971C25"/>
    <w:rsid w:val="00987D52"/>
    <w:rsid w:val="009920C9"/>
    <w:rsid w:val="0099250A"/>
    <w:rsid w:val="00994E52"/>
    <w:rsid w:val="009A1D30"/>
    <w:rsid w:val="009A205F"/>
    <w:rsid w:val="009A3768"/>
    <w:rsid w:val="009A576D"/>
    <w:rsid w:val="009A6099"/>
    <w:rsid w:val="009B771E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21C0D"/>
    <w:rsid w:val="00A324C9"/>
    <w:rsid w:val="00A33A30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39DE"/>
    <w:rsid w:val="00A94240"/>
    <w:rsid w:val="00AA341E"/>
    <w:rsid w:val="00AA63EB"/>
    <w:rsid w:val="00AB028A"/>
    <w:rsid w:val="00AC32B8"/>
    <w:rsid w:val="00AC4120"/>
    <w:rsid w:val="00AC6377"/>
    <w:rsid w:val="00AD6E42"/>
    <w:rsid w:val="00AD7874"/>
    <w:rsid w:val="00AE32D5"/>
    <w:rsid w:val="00AF4FC1"/>
    <w:rsid w:val="00B07831"/>
    <w:rsid w:val="00B10A83"/>
    <w:rsid w:val="00B21048"/>
    <w:rsid w:val="00B2381C"/>
    <w:rsid w:val="00B24B8C"/>
    <w:rsid w:val="00B34DC2"/>
    <w:rsid w:val="00B3556D"/>
    <w:rsid w:val="00B36E8A"/>
    <w:rsid w:val="00B45196"/>
    <w:rsid w:val="00B45B7B"/>
    <w:rsid w:val="00B50D3C"/>
    <w:rsid w:val="00B55038"/>
    <w:rsid w:val="00B60B9C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3089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7F1C"/>
    <w:rsid w:val="00C034C9"/>
    <w:rsid w:val="00C123A6"/>
    <w:rsid w:val="00C1312A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3E68"/>
    <w:rsid w:val="00CB16B2"/>
    <w:rsid w:val="00CB74D4"/>
    <w:rsid w:val="00CC1104"/>
    <w:rsid w:val="00CC2F77"/>
    <w:rsid w:val="00CC59F6"/>
    <w:rsid w:val="00CC76C1"/>
    <w:rsid w:val="00CD6438"/>
    <w:rsid w:val="00CD7F48"/>
    <w:rsid w:val="00CE0FE8"/>
    <w:rsid w:val="00CE4DAE"/>
    <w:rsid w:val="00CE7A00"/>
    <w:rsid w:val="00CF3C30"/>
    <w:rsid w:val="00CF4E91"/>
    <w:rsid w:val="00D025C9"/>
    <w:rsid w:val="00D17D92"/>
    <w:rsid w:val="00D3061A"/>
    <w:rsid w:val="00D3115D"/>
    <w:rsid w:val="00D32A44"/>
    <w:rsid w:val="00D42B0C"/>
    <w:rsid w:val="00D45AE9"/>
    <w:rsid w:val="00D47B94"/>
    <w:rsid w:val="00D50AEC"/>
    <w:rsid w:val="00D55BD1"/>
    <w:rsid w:val="00D600D8"/>
    <w:rsid w:val="00D62590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E2430"/>
    <w:rsid w:val="00DE2CD4"/>
    <w:rsid w:val="00DE70C3"/>
    <w:rsid w:val="00DF07E1"/>
    <w:rsid w:val="00E00734"/>
    <w:rsid w:val="00E329E4"/>
    <w:rsid w:val="00E41A66"/>
    <w:rsid w:val="00E41B18"/>
    <w:rsid w:val="00E43AF4"/>
    <w:rsid w:val="00E62747"/>
    <w:rsid w:val="00E67028"/>
    <w:rsid w:val="00E715BF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60A1"/>
    <w:rsid w:val="00FB32D7"/>
    <w:rsid w:val="00FB4075"/>
    <w:rsid w:val="00FB6B20"/>
    <w:rsid w:val="00FC6362"/>
    <w:rsid w:val="00FE1003"/>
    <w:rsid w:val="00FE48C3"/>
    <w:rsid w:val="00FE5808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02917-89BF-4D9E-86E9-12FAD826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4</cp:revision>
  <cp:lastPrinted>2016-10-27T10:08:00Z</cp:lastPrinted>
  <dcterms:created xsi:type="dcterms:W3CDTF">2016-10-27T06:53:00Z</dcterms:created>
  <dcterms:modified xsi:type="dcterms:W3CDTF">2016-10-27T10:08:00Z</dcterms:modified>
</cp:coreProperties>
</file>